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384" w:rsidRDefault="00A03384" w:rsidP="00C6557B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A03384" w:rsidRPr="00C6557B" w:rsidRDefault="00A03384" w:rsidP="00C6557B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A03384" w:rsidRDefault="00A03384" w:rsidP="00C6557B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A03384" w:rsidRDefault="00A03384" w:rsidP="006428EA">
      <w:pPr>
        <w:ind w:left="9640" w:right="130"/>
        <w:rPr>
          <w:sz w:val="28"/>
          <w:szCs w:val="28"/>
          <w:u w:val="single"/>
          <w:lang w:val="en-US"/>
        </w:rPr>
      </w:pPr>
      <w:r>
        <w:rPr>
          <w:sz w:val="28"/>
          <w:szCs w:val="28"/>
          <w:u w:val="single"/>
          <w:lang w:val="ru-RU"/>
        </w:rPr>
        <w:t>17.12.</w:t>
      </w:r>
      <w:r>
        <w:rPr>
          <w:sz w:val="28"/>
          <w:szCs w:val="28"/>
          <w:u w:val="single"/>
          <w:lang w:val="en-US"/>
        </w:rPr>
        <w:t xml:space="preserve">2025 </w:t>
      </w:r>
      <w:r>
        <w:rPr>
          <w:sz w:val="28"/>
          <w:szCs w:val="28"/>
        </w:rPr>
        <w:t xml:space="preserve">№  </w:t>
      </w:r>
      <w:r>
        <w:rPr>
          <w:sz w:val="28"/>
          <w:szCs w:val="28"/>
          <w:u w:val="single"/>
          <w:lang w:val="en-US"/>
        </w:rPr>
        <w:t>199</w:t>
      </w:r>
    </w:p>
    <w:p w:rsidR="00A03384" w:rsidRDefault="00A03384" w:rsidP="00C6557B">
      <w:pPr>
        <w:pStyle w:val="BodyText"/>
      </w:pPr>
    </w:p>
    <w:p w:rsidR="00A03384" w:rsidRDefault="00A03384">
      <w:pPr>
        <w:pStyle w:val="BodyText"/>
      </w:pPr>
    </w:p>
    <w:p w:rsidR="00A03384" w:rsidRDefault="00A03384">
      <w:pPr>
        <w:pStyle w:val="Title"/>
        <w:rPr>
          <w:sz w:val="28"/>
          <w:szCs w:val="28"/>
        </w:rPr>
      </w:pPr>
      <w:r>
        <w:rPr>
          <w:sz w:val="28"/>
          <w:szCs w:val="28"/>
        </w:rPr>
        <w:t>ТЕХНОЛОГІЧНА КАРТКА АДМІНІСТРАТИВНОЇ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ПОСЛУГИ</w:t>
      </w:r>
    </w:p>
    <w:p w:rsidR="00A03384" w:rsidRDefault="00A03384">
      <w:pPr>
        <w:ind w:right="142"/>
        <w:jc w:val="center"/>
        <w:rPr>
          <w:b/>
          <w:sz w:val="27"/>
        </w:rPr>
      </w:pPr>
      <w:r>
        <w:rPr>
          <w:b/>
          <w:color w:val="0C0C0C"/>
          <w:sz w:val="27"/>
        </w:rPr>
        <w:t>Позбавлення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статусу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постраждалого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учасника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Революції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Гідності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за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заявою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pacing w:val="-2"/>
          <w:sz w:val="27"/>
        </w:rPr>
        <w:t>особи</w:t>
      </w:r>
    </w:p>
    <w:p w:rsidR="00A03384" w:rsidRDefault="00A03384">
      <w:pPr>
        <w:pStyle w:val="BodyText"/>
        <w:jc w:val="center"/>
        <w:rPr>
          <w:b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3308"/>
      </w:tblGrid>
      <w:tr w:rsidR="00A03384" w:rsidTr="00F01D59">
        <w:trPr>
          <w:trHeight w:val="1021"/>
        </w:trPr>
        <w:tc>
          <w:tcPr>
            <w:tcW w:w="413" w:type="dxa"/>
          </w:tcPr>
          <w:p w:rsidR="00A03384" w:rsidRPr="00F01D59" w:rsidRDefault="00A03384" w:rsidP="00F01D59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F01D59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F01D59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A03384" w:rsidRPr="00F01D59" w:rsidRDefault="00A03384" w:rsidP="00F01D59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F01D59">
              <w:rPr>
                <w:b/>
                <w:sz w:val="28"/>
                <w:szCs w:val="28"/>
              </w:rPr>
              <w:t>Етапи опрацювання звернення</w:t>
            </w:r>
            <w:r w:rsidRPr="00F01D59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b/>
                <w:sz w:val="28"/>
                <w:szCs w:val="28"/>
              </w:rPr>
              <w:t>про</w:t>
            </w:r>
            <w:r w:rsidRPr="00F01D59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F01D59">
              <w:rPr>
                <w:b/>
                <w:sz w:val="28"/>
                <w:szCs w:val="28"/>
              </w:rPr>
              <w:t xml:space="preserve">надання </w:t>
            </w:r>
            <w:r w:rsidRPr="00F01D59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A03384" w:rsidRPr="00F01D59" w:rsidRDefault="00A03384" w:rsidP="00F01D59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F01D59">
              <w:rPr>
                <w:b/>
                <w:sz w:val="28"/>
                <w:szCs w:val="28"/>
              </w:rPr>
              <w:t>Відповідальна</w:t>
            </w:r>
            <w:r w:rsidRPr="00F01D59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b/>
                <w:sz w:val="28"/>
                <w:szCs w:val="28"/>
              </w:rPr>
              <w:t>посадова</w:t>
            </w:r>
            <w:r w:rsidRPr="00F01D59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F01D59">
              <w:rPr>
                <w:b/>
                <w:sz w:val="28"/>
                <w:szCs w:val="28"/>
              </w:rPr>
              <w:t xml:space="preserve">особа </w:t>
            </w:r>
            <w:r w:rsidRPr="00F01D59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A03384" w:rsidRPr="00F01D59" w:rsidRDefault="00A03384" w:rsidP="00F01D59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F01D59">
              <w:rPr>
                <w:b/>
                <w:sz w:val="28"/>
                <w:szCs w:val="28"/>
              </w:rPr>
              <w:t xml:space="preserve">надання </w:t>
            </w:r>
            <w:r w:rsidRPr="00F01D59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A03384" w:rsidRPr="00F01D59" w:rsidRDefault="00A03384" w:rsidP="00F01D59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F01D59">
              <w:rPr>
                <w:b/>
                <w:sz w:val="28"/>
                <w:szCs w:val="28"/>
              </w:rPr>
              <w:t>Структурні підрозділи суб’єкта</w:t>
            </w:r>
            <w:r w:rsidRPr="00F01D59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b/>
                <w:sz w:val="28"/>
                <w:szCs w:val="28"/>
              </w:rPr>
              <w:t>надання</w:t>
            </w:r>
            <w:r w:rsidRPr="00F01D59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F01D59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3308" w:type="dxa"/>
          </w:tcPr>
          <w:p w:rsidR="00A03384" w:rsidRPr="00F01D59" w:rsidRDefault="00A03384" w:rsidP="00F01D59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F01D59">
              <w:rPr>
                <w:b/>
                <w:sz w:val="28"/>
                <w:szCs w:val="28"/>
              </w:rPr>
              <w:t>Строки виконання етапів</w:t>
            </w:r>
            <w:r w:rsidRPr="00F01D59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A03384" w:rsidTr="00F01D59">
        <w:trPr>
          <w:trHeight w:val="839"/>
        </w:trPr>
        <w:tc>
          <w:tcPr>
            <w:tcW w:w="413" w:type="dxa"/>
            <w:vMerge w:val="restart"/>
            <w:vAlign w:val="center"/>
          </w:tcPr>
          <w:p w:rsidR="00A03384" w:rsidRPr="00F01D59" w:rsidRDefault="00A03384" w:rsidP="00F01D59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F01D59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Адміністратор</w:t>
            </w:r>
            <w:r w:rsidRPr="00F01D59">
              <w:rPr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центру</w:t>
            </w:r>
            <w:r w:rsidRPr="00F01D59">
              <w:rPr>
                <w:spacing w:val="-17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Центр надання адміністративних</w:t>
            </w:r>
            <w:r w:rsidRPr="00F01D59">
              <w:rPr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У</w:t>
            </w:r>
            <w:r w:rsidRPr="00F01D59">
              <w:rPr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день</w:t>
            </w:r>
            <w:r w:rsidRPr="00F01D59">
              <w:rPr>
                <w:spacing w:val="-17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 xml:space="preserve">звернення </w:t>
            </w:r>
            <w:r w:rsidRPr="00F01D59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A03384" w:rsidTr="00F01D59">
        <w:trPr>
          <w:trHeight w:val="98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A03384" w:rsidRPr="00F01D59" w:rsidRDefault="00A03384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A03384" w:rsidRPr="00F01D59" w:rsidRDefault="00A03384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A03384" w:rsidRPr="00F01D59" w:rsidRDefault="00A03384">
            <w:pPr>
              <w:rPr>
                <w:sz w:val="28"/>
                <w:szCs w:val="28"/>
              </w:rPr>
            </w:pPr>
          </w:p>
        </w:tc>
      </w:tr>
      <w:tr w:rsidR="00A03384" w:rsidTr="00F01D59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A03384" w:rsidRPr="00F01D59" w:rsidRDefault="00A03384" w:rsidP="00F01D59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F01D59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A03384" w:rsidRPr="00F01D59" w:rsidRDefault="00A03384" w:rsidP="00F01D59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F01D59">
              <w:rPr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Адміністратор</w:t>
            </w:r>
            <w:r w:rsidRPr="00F01D59">
              <w:rPr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центру</w:t>
            </w:r>
            <w:r w:rsidRPr="00F01D59">
              <w:rPr>
                <w:spacing w:val="-17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Центр надання адміністративних</w:t>
            </w:r>
            <w:r w:rsidRPr="00F01D59">
              <w:rPr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8" w:space="0" w:color="000000"/>
            </w:tcBorders>
          </w:tcPr>
          <w:p w:rsidR="00A03384" w:rsidRPr="00F01D59" w:rsidRDefault="00A03384" w:rsidP="00F01D59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Не</w:t>
            </w:r>
            <w:r w:rsidRPr="00F01D59">
              <w:rPr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пізніше</w:t>
            </w:r>
            <w:r w:rsidRPr="00F01D59">
              <w:rPr>
                <w:spacing w:val="-17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 xml:space="preserve">наступного робочого дня після </w:t>
            </w:r>
            <w:r w:rsidRPr="00F01D59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A03384" w:rsidTr="00F01D59">
        <w:trPr>
          <w:trHeight w:val="1274"/>
        </w:trPr>
        <w:tc>
          <w:tcPr>
            <w:tcW w:w="413" w:type="dxa"/>
            <w:vAlign w:val="center"/>
          </w:tcPr>
          <w:p w:rsidR="00A03384" w:rsidRPr="00F01D59" w:rsidRDefault="00A03384" w:rsidP="00F01D59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F01D5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A03384" w:rsidRPr="00F01D59" w:rsidRDefault="00A03384" w:rsidP="00F01D59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F01D59">
              <w:rPr>
                <w:spacing w:val="-1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 xml:space="preserve">надання </w:t>
            </w:r>
            <w:r w:rsidRPr="00F01D59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03384" w:rsidRPr="00F01D59" w:rsidRDefault="00A03384" w:rsidP="00F01D59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03384" w:rsidRPr="00F01D59" w:rsidRDefault="00A03384" w:rsidP="00F01D59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Відділ з питань ветеранської пол</w:t>
            </w:r>
            <w:bookmarkStart w:id="0" w:name="_GoBack"/>
            <w:bookmarkEnd w:id="0"/>
            <w:r w:rsidRPr="00F01D59">
              <w:rPr>
                <w:sz w:val="28"/>
                <w:szCs w:val="28"/>
              </w:rPr>
              <w:t>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A03384" w:rsidRPr="00C6557B" w:rsidRDefault="00A03384" w:rsidP="00F01D59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  <w:lang w:val="ru-RU"/>
              </w:rPr>
            </w:pPr>
            <w:r w:rsidRPr="00F01D59">
              <w:rPr>
                <w:sz w:val="28"/>
                <w:szCs w:val="28"/>
              </w:rPr>
              <w:t>Не пізніше 30 календарних днів з дня надходження заяви</w:t>
            </w:r>
          </w:p>
        </w:tc>
      </w:tr>
      <w:tr w:rsidR="00A03384" w:rsidTr="00F01D59">
        <w:trPr>
          <w:trHeight w:val="210"/>
        </w:trPr>
        <w:tc>
          <w:tcPr>
            <w:tcW w:w="413" w:type="dxa"/>
            <w:vMerge w:val="restart"/>
            <w:vAlign w:val="center"/>
          </w:tcPr>
          <w:p w:rsidR="00A03384" w:rsidRPr="00F01D59" w:rsidRDefault="00A03384" w:rsidP="00F01D59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Видача</w:t>
            </w:r>
            <w:r w:rsidRPr="00F01D59">
              <w:rPr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Адміністратор</w:t>
            </w:r>
            <w:r w:rsidRPr="00F01D59">
              <w:rPr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центру</w:t>
            </w:r>
            <w:r w:rsidRPr="00F01D59">
              <w:rPr>
                <w:spacing w:val="-17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Центр надання адміністративних</w:t>
            </w:r>
            <w:r w:rsidRPr="00F01D59">
              <w:rPr>
                <w:spacing w:val="-18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У</w:t>
            </w:r>
            <w:r w:rsidRPr="00F01D59">
              <w:rPr>
                <w:spacing w:val="-1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день</w:t>
            </w:r>
            <w:r w:rsidRPr="00F01D59">
              <w:rPr>
                <w:spacing w:val="-2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звернення</w:t>
            </w:r>
            <w:r w:rsidRPr="00F01D59">
              <w:rPr>
                <w:spacing w:val="-1"/>
                <w:sz w:val="28"/>
                <w:szCs w:val="28"/>
              </w:rPr>
              <w:t xml:space="preserve"> </w:t>
            </w:r>
            <w:r w:rsidRPr="00F01D59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A03384" w:rsidTr="00F01D59">
        <w:trPr>
          <w:trHeight w:val="1290"/>
        </w:trPr>
        <w:tc>
          <w:tcPr>
            <w:tcW w:w="413" w:type="dxa"/>
            <w:vMerge/>
            <w:vAlign w:val="center"/>
          </w:tcPr>
          <w:p w:rsidR="00A03384" w:rsidRPr="00F01D59" w:rsidRDefault="00A03384" w:rsidP="00F01D59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righ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left w:val="single" w:sz="8" w:space="0" w:color="000000"/>
            </w:tcBorders>
            <w:vAlign w:val="center"/>
          </w:tcPr>
          <w:p w:rsidR="00A03384" w:rsidRPr="00F01D59" w:rsidRDefault="00A03384" w:rsidP="00F01D59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</w:p>
        </w:tc>
      </w:tr>
      <w:tr w:rsidR="00A03384" w:rsidTr="00F01D59">
        <w:trPr>
          <w:trHeight w:val="367"/>
        </w:trPr>
        <w:tc>
          <w:tcPr>
            <w:tcW w:w="15158" w:type="dxa"/>
            <w:gridSpan w:val="5"/>
            <w:tcBorders>
              <w:top w:val="single" w:sz="8" w:space="0" w:color="000000"/>
            </w:tcBorders>
          </w:tcPr>
          <w:p w:rsidR="00A03384" w:rsidRPr="00F01D59" w:rsidRDefault="00A03384" w:rsidP="00F01D59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F01D59">
              <w:rPr>
                <w:b/>
                <w:sz w:val="28"/>
                <w:szCs w:val="28"/>
              </w:rPr>
              <w:t>Оскарження</w:t>
            </w:r>
            <w:r w:rsidRPr="00F01D5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01D59">
              <w:rPr>
                <w:b/>
                <w:sz w:val="28"/>
                <w:szCs w:val="28"/>
              </w:rPr>
              <w:t>результату</w:t>
            </w:r>
            <w:r w:rsidRPr="00F01D5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01D59">
              <w:rPr>
                <w:b/>
                <w:sz w:val="28"/>
                <w:szCs w:val="28"/>
              </w:rPr>
              <w:t xml:space="preserve">надання </w:t>
            </w:r>
            <w:r w:rsidRPr="00F01D59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A03384" w:rsidTr="00F01D59">
        <w:trPr>
          <w:trHeight w:val="1230"/>
        </w:trPr>
        <w:tc>
          <w:tcPr>
            <w:tcW w:w="15158" w:type="dxa"/>
            <w:gridSpan w:val="5"/>
          </w:tcPr>
          <w:p w:rsidR="00A03384" w:rsidRPr="00F01D59" w:rsidRDefault="00A03384" w:rsidP="00F01D59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F01D59">
              <w:rPr>
                <w:sz w:val="28"/>
                <w:szCs w:val="28"/>
              </w:rPr>
              <w:t>Дії</w:t>
            </w:r>
            <w:r w:rsidRPr="00F01D59">
              <w:rPr>
                <w:spacing w:val="-3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або</w:t>
            </w:r>
            <w:r w:rsidRPr="00F01D59">
              <w:rPr>
                <w:spacing w:val="-3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бездіяльність</w:t>
            </w:r>
            <w:r w:rsidRPr="00F01D59">
              <w:rPr>
                <w:spacing w:val="-4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адміністратора</w:t>
            </w:r>
            <w:r w:rsidRPr="00F01D59">
              <w:rPr>
                <w:spacing w:val="-4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центру</w:t>
            </w:r>
            <w:r w:rsidRPr="00F01D59">
              <w:rPr>
                <w:spacing w:val="-3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надання</w:t>
            </w:r>
            <w:r w:rsidRPr="00F01D59">
              <w:rPr>
                <w:spacing w:val="-3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адміністративних</w:t>
            </w:r>
            <w:r w:rsidRPr="00F01D59">
              <w:rPr>
                <w:spacing w:val="-3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послуг</w:t>
            </w:r>
            <w:r w:rsidRPr="00F01D59">
              <w:rPr>
                <w:spacing w:val="-4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та/або</w:t>
            </w:r>
            <w:r w:rsidRPr="00F01D59">
              <w:rPr>
                <w:spacing w:val="-3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посадової</w:t>
            </w:r>
            <w:r w:rsidRPr="00F01D59">
              <w:rPr>
                <w:spacing w:val="-4"/>
                <w:sz w:val="28"/>
                <w:szCs w:val="28"/>
              </w:rPr>
              <w:t xml:space="preserve"> </w:t>
            </w:r>
            <w:r w:rsidRPr="00F01D59">
              <w:rPr>
                <w:sz w:val="28"/>
                <w:szCs w:val="28"/>
              </w:rPr>
              <w:t>особи</w:t>
            </w:r>
            <w:r w:rsidRPr="00F01D59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F01D59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A03384" w:rsidRDefault="00A03384">
      <w:pPr>
        <w:pStyle w:val="TableParagraph"/>
        <w:rPr>
          <w:sz w:val="28"/>
          <w:szCs w:val="28"/>
        </w:rPr>
      </w:pPr>
    </w:p>
    <w:sectPr w:rsidR="00A03384" w:rsidSect="00C6557B">
      <w:headerReference w:type="default" r:id="rId6"/>
      <w:footerReference w:type="even" r:id="rId7"/>
      <w:footerReference w:type="default" r:id="rId8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384" w:rsidRDefault="00A03384" w:rsidP="00E03344">
      <w:r>
        <w:separator/>
      </w:r>
    </w:p>
  </w:endnote>
  <w:endnote w:type="continuationSeparator" w:id="0">
    <w:p w:rsidR="00A03384" w:rsidRDefault="00A03384" w:rsidP="00E03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384" w:rsidRDefault="00A03384" w:rsidP="00BD14B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3384" w:rsidRDefault="00A0338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384" w:rsidRDefault="00A03384" w:rsidP="00BD14B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03384" w:rsidRDefault="00A033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384" w:rsidRDefault="00A03384" w:rsidP="00E03344">
      <w:r>
        <w:separator/>
      </w:r>
    </w:p>
  </w:footnote>
  <w:footnote w:type="continuationSeparator" w:id="0">
    <w:p w:rsidR="00A03384" w:rsidRDefault="00A03384" w:rsidP="00E033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384" w:rsidRDefault="00A03384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inset="0,0,0,0">
            <w:txbxContent>
              <w:p w:rsidR="00A03384" w:rsidRPr="00C6557B" w:rsidRDefault="00A03384" w:rsidP="00C6557B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166E03"/>
    <w:rsid w:val="00211A44"/>
    <w:rsid w:val="00266021"/>
    <w:rsid w:val="00306C2E"/>
    <w:rsid w:val="0039434F"/>
    <w:rsid w:val="0044591D"/>
    <w:rsid w:val="00501D4D"/>
    <w:rsid w:val="005174DD"/>
    <w:rsid w:val="00590ED2"/>
    <w:rsid w:val="00591341"/>
    <w:rsid w:val="006417C8"/>
    <w:rsid w:val="006428EA"/>
    <w:rsid w:val="006F4820"/>
    <w:rsid w:val="00777168"/>
    <w:rsid w:val="00826187"/>
    <w:rsid w:val="008B7B90"/>
    <w:rsid w:val="008E3730"/>
    <w:rsid w:val="00945EF1"/>
    <w:rsid w:val="00975EFD"/>
    <w:rsid w:val="009B5304"/>
    <w:rsid w:val="009B72FA"/>
    <w:rsid w:val="00A03384"/>
    <w:rsid w:val="00B7000B"/>
    <w:rsid w:val="00BA325E"/>
    <w:rsid w:val="00BD14B3"/>
    <w:rsid w:val="00C6557B"/>
    <w:rsid w:val="00C7793F"/>
    <w:rsid w:val="00CD528E"/>
    <w:rsid w:val="00CF4C2F"/>
    <w:rsid w:val="00E03344"/>
    <w:rsid w:val="00E279E3"/>
    <w:rsid w:val="00E50C84"/>
    <w:rsid w:val="00F01D59"/>
    <w:rsid w:val="00F44E0E"/>
    <w:rsid w:val="00FF3317"/>
    <w:rsid w:val="1AFD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344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E03344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E03344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E03344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E03344"/>
  </w:style>
  <w:style w:type="paragraph" w:customStyle="1" w:styleId="TableParagraph">
    <w:name w:val="Table Paragraph"/>
    <w:basedOn w:val="Normal"/>
    <w:uiPriority w:val="99"/>
    <w:rsid w:val="00E03344"/>
  </w:style>
  <w:style w:type="paragraph" w:styleId="Header">
    <w:name w:val="header"/>
    <w:basedOn w:val="Normal"/>
    <w:link w:val="HeaderChar"/>
    <w:uiPriority w:val="99"/>
    <w:semiHidden/>
    <w:rsid w:val="00501D4D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1D4D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501D4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01D4D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C655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61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245</Words>
  <Characters>1398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4</cp:revision>
  <dcterms:created xsi:type="dcterms:W3CDTF">2025-12-11T08:15:00Z</dcterms:created>
  <dcterms:modified xsi:type="dcterms:W3CDTF">2025-12-18T13:06:00Z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7B2B47E59CBB47F49F7144A9EF7E3468_12</vt:lpwstr>
  </property>
</Properties>
</file>